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2007FE43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530311">
        <w:rPr>
          <w:rFonts w:asciiTheme="minorHAnsi" w:hAnsiTheme="minorHAnsi" w:cstheme="minorHAnsi"/>
          <w:sz w:val="20"/>
          <w:szCs w:val="20"/>
        </w:rPr>
        <w:t>1</w:t>
      </w:r>
      <w:r w:rsidR="00281DC6" w:rsidRPr="00F8423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67D7D960" w:rsidR="00E72FDC" w:rsidRPr="00F8423C" w:rsidRDefault="007045D7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7045D7">
        <w:rPr>
          <w:rFonts w:asciiTheme="minorHAnsi" w:hAnsiTheme="minorHAnsi" w:cstheme="minorHAnsi"/>
          <w:bCs/>
          <w:sz w:val="20"/>
          <w:szCs w:val="20"/>
        </w:rPr>
        <w:t>SPZOZ.DŚM-ZP</w:t>
      </w:r>
      <w:r w:rsidR="00530311">
        <w:rPr>
          <w:rFonts w:asciiTheme="minorHAnsi" w:hAnsiTheme="minorHAnsi" w:cstheme="minorHAnsi"/>
          <w:bCs/>
          <w:sz w:val="20"/>
          <w:szCs w:val="20"/>
        </w:rPr>
        <w:t>.240.13.</w:t>
      </w:r>
      <w:r w:rsidRPr="007045D7"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77777777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347358D7" w:rsidR="00281DC6" w:rsidRPr="00F23F05" w:rsidRDefault="00281DC6" w:rsidP="00F8423C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530311">
              <w:rPr>
                <w:rFonts w:asciiTheme="minorHAnsi" w:hAnsiTheme="minorHAnsi" w:cstheme="minorHAnsi"/>
                <w:b/>
                <w:bCs/>
              </w:rPr>
              <w:t>1</w:t>
            </w:r>
            <w:r w:rsidR="0076153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24466">
              <w:rPr>
                <w:rFonts w:asciiTheme="minorHAnsi" w:hAnsiTheme="minorHAnsi" w:cstheme="minorHAnsi"/>
                <w:b/>
                <w:bCs/>
              </w:rPr>
              <w:t>zintegrowany system ochrony sieci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0EC353F2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(Dz.u.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455F2B" w:rsidRPr="00455F2B">
        <w:rPr>
          <w:rFonts w:asciiTheme="minorHAnsi" w:hAnsiTheme="minorHAnsi" w:cstheme="minorHAnsi"/>
          <w:b/>
          <w:bCs/>
          <w:sz w:val="20"/>
          <w:szCs w:val="20"/>
        </w:rPr>
        <w:t>Informatyzacja SPZOZ w Kole</w:t>
      </w:r>
      <w:r w:rsidR="00F8423C">
        <w:rPr>
          <w:rFonts w:asciiTheme="minorHAnsi" w:hAnsiTheme="minorHAnsi" w:cstheme="minorHAnsi"/>
          <w:sz w:val="20"/>
          <w:szCs w:val="20"/>
        </w:rPr>
        <w:t>,</w:t>
      </w:r>
      <w:r w:rsidR="00530311">
        <w:rPr>
          <w:rFonts w:asciiTheme="minorHAnsi" w:hAnsiTheme="minorHAnsi" w:cstheme="minorHAnsi"/>
          <w:sz w:val="20"/>
          <w:szCs w:val="20"/>
        </w:rPr>
        <w:t xml:space="preserve"> (II)</w:t>
      </w:r>
      <w:r w:rsidR="00F8423C">
        <w:rPr>
          <w:rFonts w:asciiTheme="minorHAnsi" w:hAnsiTheme="minorHAnsi" w:cstheme="minorHAnsi"/>
          <w:sz w:val="20"/>
          <w:szCs w:val="20"/>
        </w:rPr>
        <w:t xml:space="preserve">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91470" w:rsidRPr="00F8423C" w14:paraId="6D4BB101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50684F59" w14:textId="241FD79B" w:rsidR="00791470" w:rsidRPr="00F8423C" w:rsidRDefault="00791470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791470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CB8EC3D" w14:textId="77777777" w:rsidR="00791470" w:rsidRPr="00F8423C" w:rsidRDefault="00791470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A0B5B5" w14:textId="18117AD5" w:rsidR="00096A58" w:rsidRDefault="00281DC6" w:rsidP="00096A58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19E0C241" w14:textId="77777777" w:rsidR="00530311" w:rsidRPr="00096A58" w:rsidRDefault="00530311" w:rsidP="00530311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001"/>
        <w:gridCol w:w="604"/>
        <w:gridCol w:w="672"/>
        <w:gridCol w:w="992"/>
        <w:gridCol w:w="1134"/>
        <w:gridCol w:w="709"/>
        <w:gridCol w:w="1162"/>
        <w:gridCol w:w="1673"/>
      </w:tblGrid>
      <w:tr w:rsidR="00530311" w14:paraId="60B60900" w14:textId="77777777" w:rsidTr="003C1714">
        <w:trPr>
          <w:trHeight w:val="60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FAF5" w14:textId="77777777" w:rsidR="00530311" w:rsidRDefault="00530311" w:rsidP="003C1714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2E8272A7" w14:textId="77777777" w:rsidR="00530311" w:rsidRPr="00A24D7C" w:rsidRDefault="00530311" w:rsidP="003C1714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4EDA" w14:textId="77777777" w:rsidR="00530311" w:rsidRPr="00A24D7C" w:rsidRDefault="00530311" w:rsidP="003C1714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Zadanie 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 „Systemy</w:t>
            </w:r>
            <w:r w:rsidRPr="00EF783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zwiększające poziom cyberbezpieczeństwa szpitala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EE765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Miara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0049A" w14:textId="77777777" w:rsidR="00530311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0C1D6BFA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41C2D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9D9B2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131FE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VAT  %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D2F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633" w14:textId="77777777" w:rsidR="00530311" w:rsidRPr="00A24D7C" w:rsidRDefault="00530311" w:rsidP="003C1714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Oferowany termin realizacji przedmiotu zamówienia </w:t>
            </w:r>
          </w:p>
        </w:tc>
      </w:tr>
      <w:tr w:rsidR="00530311" w14:paraId="7F02DF65" w14:textId="77777777" w:rsidTr="003C1714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0DD" w14:textId="77777777" w:rsidR="00530311" w:rsidRPr="006F2BFA" w:rsidRDefault="00530311" w:rsidP="003C1714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C9FFF" w14:textId="77777777" w:rsidR="00530311" w:rsidRDefault="00530311" w:rsidP="003C1714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Zintegrowany System Ochrony Sieci  </w:t>
            </w:r>
          </w:p>
          <w:p w14:paraId="61ED8C49" w14:textId="77777777" w:rsidR="00530311" w:rsidRPr="00BA3346" w:rsidRDefault="00530311" w:rsidP="003C1714">
            <w:pPr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BA9BA" w14:textId="77777777" w:rsidR="00530311" w:rsidRDefault="00530311" w:rsidP="003C1714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Kpl.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B4346" w14:textId="77777777" w:rsidR="00530311" w:rsidRDefault="00530311" w:rsidP="003C1714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0B444" w14:textId="77777777" w:rsidR="00530311" w:rsidRDefault="00530311" w:rsidP="003C1714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05465" w14:textId="77777777" w:rsidR="00530311" w:rsidRDefault="00530311" w:rsidP="003C1714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2694D" w14:textId="77777777" w:rsidR="00530311" w:rsidRDefault="00530311" w:rsidP="003C1714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9B2B" w14:textId="77777777" w:rsidR="00530311" w:rsidRDefault="00530311" w:rsidP="003C1714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right w:val="single" w:sz="4" w:space="0" w:color="auto"/>
            </w:tcBorders>
          </w:tcPr>
          <w:p w14:paraId="1753A58D" w14:textId="77777777" w:rsidR="00530311" w:rsidRDefault="00530311" w:rsidP="003C1714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</w:tbl>
    <w:p w14:paraId="5CF0FF35" w14:textId="77777777" w:rsidR="00096A58" w:rsidRPr="00F8423C" w:rsidRDefault="00096A58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04464D13" w14:textId="38C4208E" w:rsidR="00530311" w:rsidRPr="00530311" w:rsidRDefault="00530311" w:rsidP="00530311">
      <w:p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>
        <w:rPr>
          <w:rFonts w:asciiTheme="minorHAnsi" w:hAnsiTheme="minorHAnsi" w:cstheme="minorHAnsi"/>
          <w:color w:val="000000" w:themeColor="text1"/>
          <w:sz w:val="20"/>
          <w:lang w:eastAsia="en-US"/>
        </w:rPr>
        <w:t>Słownie:</w:t>
      </w:r>
    </w:p>
    <w:p w14:paraId="292FBA9E" w14:textId="5721AC38" w:rsidR="00DF35DC" w:rsidRDefault="00DF35DC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</w:t>
      </w:r>
      <w:r w:rsidR="0053031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………………………………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</w:t>
      </w:r>
    </w:p>
    <w:p w14:paraId="3200FD35" w14:textId="77777777" w:rsidR="002F5FED" w:rsidRDefault="002F5FED" w:rsidP="002F5FED">
      <w:pPr>
        <w:spacing w:before="1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44A9986C" w14:textId="77777777" w:rsidR="002F5FED" w:rsidRDefault="002F5FED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0E7772" w14:textId="6AFE9BBD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677A7525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lastRenderedPageBreak/>
        <w:t>uważamy się za związanych niniejszą ofertą na czas wskazany w Specyfikacji Warunków Zamówienia</w:t>
      </w:r>
      <w:r w:rsidR="00096A58">
        <w:rPr>
          <w:rFonts w:asciiTheme="minorHAnsi" w:hAnsiTheme="minorHAnsi" w:cstheme="minorHAnsi"/>
          <w:sz w:val="20"/>
          <w:szCs w:val="20"/>
        </w:rPr>
        <w:t xml:space="preserve"> tj. </w:t>
      </w:r>
      <w:r w:rsidR="00096A58" w:rsidRPr="00096A58">
        <w:rPr>
          <w:rFonts w:asciiTheme="minorHAnsi" w:hAnsiTheme="minorHAnsi" w:cstheme="minorHAnsi"/>
          <w:b/>
          <w:bCs/>
          <w:sz w:val="20"/>
          <w:szCs w:val="20"/>
        </w:rPr>
        <w:t>90 dni;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D22FE19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art.108 ust 1 pkt 1-6 ustawy Pzp.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109 ust. 1 pkt 4 ustawy Pzp</w:t>
      </w:r>
    </w:p>
    <w:p w14:paraId="13F5386E" w14:textId="427B019D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7 ust. 1 ustawy z dnia 13 kwietnia 2022 r.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18290E1" w14:textId="40D1D7DF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5k rozporządzenia Rady (UE) nr 833/2014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Oświadczamy, że realizacja przedmiotu zamówienia będzie zgodna z zasadą DNSH (Do No Significant Harm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2156324E" w14:textId="03F9B9AF" w:rsidR="00281DC6" w:rsidRPr="00F8423C" w:rsidRDefault="00281DC6" w:rsidP="00F8423C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B46245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(t.j.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02D4AD6F" w14:textId="77777777" w:rsidR="00281DC6" w:rsidRPr="00F8423C" w:rsidRDefault="00281DC6" w:rsidP="00F8423C">
      <w:pPr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40E3FA9" w14:textId="1E55134B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B46245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(t.j.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2F0C642" w14:textId="77777777" w:rsidR="00096A58" w:rsidRDefault="00096A58" w:rsidP="00096A58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29F298EF" w14:textId="77777777" w:rsid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AE1E330" w14:textId="77777777" w:rsid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225E9AE3" w14:textId="4E731659" w:rsidR="00096A58" w:rsidRP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  <w:r>
        <w:rPr>
          <w:rFonts w:ascii="Arial" w:hAnsi="Arial" w:cs="Arial"/>
          <w:sz w:val="20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49E88E" w14:textId="5FED017A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77777777" w:rsidR="00281DC6" w:rsidRPr="00096A58" w:rsidRDefault="00281DC6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r w:rsidRPr="00096A58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F0B0" w14:textId="77777777" w:rsidR="00435EC5" w:rsidRDefault="00435EC5">
      <w:r>
        <w:separator/>
      </w:r>
    </w:p>
  </w:endnote>
  <w:endnote w:type="continuationSeparator" w:id="0">
    <w:p w14:paraId="0A746377" w14:textId="77777777" w:rsidR="00435EC5" w:rsidRDefault="0043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9A241" w14:textId="77777777" w:rsidR="00435EC5" w:rsidRDefault="00435EC5">
      <w:r>
        <w:separator/>
      </w:r>
    </w:p>
  </w:footnote>
  <w:footnote w:type="continuationSeparator" w:id="0">
    <w:p w14:paraId="46B1D3D7" w14:textId="77777777" w:rsidR="00435EC5" w:rsidRDefault="00435EC5">
      <w:r>
        <w:continuationSeparator/>
      </w:r>
    </w:p>
  </w:footnote>
  <w:footnote w:id="1">
    <w:p w14:paraId="31C1EDD2" w14:textId="6FB0FDD4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B07767">
    <w:pPr>
      <w:pStyle w:val="Nagwek"/>
    </w:pPr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3"/>
  </w:num>
  <w:num w:numId="2" w16cid:durableId="1906186095">
    <w:abstractNumId w:val="12"/>
  </w:num>
  <w:num w:numId="3" w16cid:durableId="1681618092">
    <w:abstractNumId w:val="4"/>
  </w:num>
  <w:num w:numId="4" w16cid:durableId="209348552">
    <w:abstractNumId w:val="6"/>
  </w:num>
  <w:num w:numId="5" w16cid:durableId="1825537701">
    <w:abstractNumId w:val="0"/>
  </w:num>
  <w:num w:numId="6" w16cid:durableId="1553541187">
    <w:abstractNumId w:val="11"/>
  </w:num>
  <w:num w:numId="7" w16cid:durableId="214897540">
    <w:abstractNumId w:val="8"/>
  </w:num>
  <w:num w:numId="8" w16cid:durableId="784613150">
    <w:abstractNumId w:val="1"/>
  </w:num>
  <w:num w:numId="9" w16cid:durableId="868950292">
    <w:abstractNumId w:val="5"/>
  </w:num>
  <w:num w:numId="10" w16cid:durableId="628979428">
    <w:abstractNumId w:val="7"/>
  </w:num>
  <w:num w:numId="11" w16cid:durableId="105273507">
    <w:abstractNumId w:val="3"/>
  </w:num>
  <w:num w:numId="12" w16cid:durableId="1794205343">
    <w:abstractNumId w:val="2"/>
  </w:num>
  <w:num w:numId="13" w16cid:durableId="1254775620">
    <w:abstractNumId w:val="9"/>
  </w:num>
  <w:num w:numId="14" w16cid:durableId="400182635">
    <w:abstractNumId w:val="10"/>
  </w:num>
  <w:num w:numId="15" w16cid:durableId="6500142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5204D"/>
    <w:rsid w:val="0006558D"/>
    <w:rsid w:val="00066BA7"/>
    <w:rsid w:val="000719D0"/>
    <w:rsid w:val="00071FE3"/>
    <w:rsid w:val="00076FFB"/>
    <w:rsid w:val="000859D9"/>
    <w:rsid w:val="00096A58"/>
    <w:rsid w:val="00097313"/>
    <w:rsid w:val="000A4C2D"/>
    <w:rsid w:val="000B7920"/>
    <w:rsid w:val="000C3F6C"/>
    <w:rsid w:val="000D2EDF"/>
    <w:rsid w:val="000D4D84"/>
    <w:rsid w:val="000D6E9F"/>
    <w:rsid w:val="000F47FB"/>
    <w:rsid w:val="00121113"/>
    <w:rsid w:val="001274DC"/>
    <w:rsid w:val="001277F8"/>
    <w:rsid w:val="0013376D"/>
    <w:rsid w:val="00133E88"/>
    <w:rsid w:val="00136AB8"/>
    <w:rsid w:val="0013749E"/>
    <w:rsid w:val="0014074B"/>
    <w:rsid w:val="00157AC7"/>
    <w:rsid w:val="00160E9C"/>
    <w:rsid w:val="001642F3"/>
    <w:rsid w:val="00174A30"/>
    <w:rsid w:val="0018410E"/>
    <w:rsid w:val="00187BC0"/>
    <w:rsid w:val="00195E99"/>
    <w:rsid w:val="001A07AD"/>
    <w:rsid w:val="001C7958"/>
    <w:rsid w:val="001F5C81"/>
    <w:rsid w:val="00221448"/>
    <w:rsid w:val="00221FF9"/>
    <w:rsid w:val="00235BB0"/>
    <w:rsid w:val="002569A6"/>
    <w:rsid w:val="002679F0"/>
    <w:rsid w:val="00281DC6"/>
    <w:rsid w:val="002921BA"/>
    <w:rsid w:val="002937D6"/>
    <w:rsid w:val="0029605A"/>
    <w:rsid w:val="002B086E"/>
    <w:rsid w:val="002B5372"/>
    <w:rsid w:val="002B612F"/>
    <w:rsid w:val="002D0B11"/>
    <w:rsid w:val="002F3B02"/>
    <w:rsid w:val="002F5FED"/>
    <w:rsid w:val="00302047"/>
    <w:rsid w:val="00302EAC"/>
    <w:rsid w:val="0030391A"/>
    <w:rsid w:val="00342D95"/>
    <w:rsid w:val="00351CB8"/>
    <w:rsid w:val="00360860"/>
    <w:rsid w:val="0036256A"/>
    <w:rsid w:val="00363411"/>
    <w:rsid w:val="00375A87"/>
    <w:rsid w:val="00381520"/>
    <w:rsid w:val="003A652F"/>
    <w:rsid w:val="003B13D5"/>
    <w:rsid w:val="003F43BE"/>
    <w:rsid w:val="004064EE"/>
    <w:rsid w:val="00410E9B"/>
    <w:rsid w:val="004127BF"/>
    <w:rsid w:val="00435EC5"/>
    <w:rsid w:val="00443C09"/>
    <w:rsid w:val="00452682"/>
    <w:rsid w:val="00455F2B"/>
    <w:rsid w:val="00460383"/>
    <w:rsid w:val="00463832"/>
    <w:rsid w:val="00467243"/>
    <w:rsid w:val="004858D2"/>
    <w:rsid w:val="004A122E"/>
    <w:rsid w:val="004A2566"/>
    <w:rsid w:val="004B499C"/>
    <w:rsid w:val="005001EB"/>
    <w:rsid w:val="005031EB"/>
    <w:rsid w:val="00503B70"/>
    <w:rsid w:val="0050665F"/>
    <w:rsid w:val="005130F0"/>
    <w:rsid w:val="0051361E"/>
    <w:rsid w:val="0051587F"/>
    <w:rsid w:val="00524466"/>
    <w:rsid w:val="00530311"/>
    <w:rsid w:val="00535E57"/>
    <w:rsid w:val="0054209F"/>
    <w:rsid w:val="00563A31"/>
    <w:rsid w:val="00592545"/>
    <w:rsid w:val="00597773"/>
    <w:rsid w:val="005A1536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5B02"/>
    <w:rsid w:val="00635C6E"/>
    <w:rsid w:val="00655408"/>
    <w:rsid w:val="0068222F"/>
    <w:rsid w:val="006929C9"/>
    <w:rsid w:val="006A2CCB"/>
    <w:rsid w:val="006B0115"/>
    <w:rsid w:val="006B5C98"/>
    <w:rsid w:val="006C52A7"/>
    <w:rsid w:val="006E5589"/>
    <w:rsid w:val="006F2BFA"/>
    <w:rsid w:val="007045D7"/>
    <w:rsid w:val="0073463D"/>
    <w:rsid w:val="00740C0B"/>
    <w:rsid w:val="00761531"/>
    <w:rsid w:val="007717C3"/>
    <w:rsid w:val="00791470"/>
    <w:rsid w:val="007B28ED"/>
    <w:rsid w:val="007D1797"/>
    <w:rsid w:val="007D581A"/>
    <w:rsid w:val="0080270C"/>
    <w:rsid w:val="00813379"/>
    <w:rsid w:val="00845D8B"/>
    <w:rsid w:val="00853B6B"/>
    <w:rsid w:val="00882B8D"/>
    <w:rsid w:val="00897134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AE6E2D"/>
    <w:rsid w:val="00B03F5C"/>
    <w:rsid w:val="00B07767"/>
    <w:rsid w:val="00B20FA0"/>
    <w:rsid w:val="00B22D6B"/>
    <w:rsid w:val="00B254FA"/>
    <w:rsid w:val="00B36CBF"/>
    <w:rsid w:val="00B45820"/>
    <w:rsid w:val="00B461D4"/>
    <w:rsid w:val="00B46245"/>
    <w:rsid w:val="00B621EF"/>
    <w:rsid w:val="00B71BCD"/>
    <w:rsid w:val="00B7213A"/>
    <w:rsid w:val="00B73557"/>
    <w:rsid w:val="00B769F8"/>
    <w:rsid w:val="00BA3346"/>
    <w:rsid w:val="00BA6BE2"/>
    <w:rsid w:val="00BB3E12"/>
    <w:rsid w:val="00BB7503"/>
    <w:rsid w:val="00BC04B5"/>
    <w:rsid w:val="00BE0CF9"/>
    <w:rsid w:val="00BE1621"/>
    <w:rsid w:val="00C02BAF"/>
    <w:rsid w:val="00C11991"/>
    <w:rsid w:val="00C12016"/>
    <w:rsid w:val="00C2766B"/>
    <w:rsid w:val="00C336B1"/>
    <w:rsid w:val="00C3420C"/>
    <w:rsid w:val="00C377E6"/>
    <w:rsid w:val="00C41F03"/>
    <w:rsid w:val="00C431EE"/>
    <w:rsid w:val="00C4798D"/>
    <w:rsid w:val="00C509E8"/>
    <w:rsid w:val="00C868BA"/>
    <w:rsid w:val="00CA0475"/>
    <w:rsid w:val="00CA66C2"/>
    <w:rsid w:val="00CA7C6C"/>
    <w:rsid w:val="00CB2BE7"/>
    <w:rsid w:val="00CB4F91"/>
    <w:rsid w:val="00CB68B7"/>
    <w:rsid w:val="00CE17EE"/>
    <w:rsid w:val="00CF77BE"/>
    <w:rsid w:val="00D04DA1"/>
    <w:rsid w:val="00D069E8"/>
    <w:rsid w:val="00D17FD4"/>
    <w:rsid w:val="00D200D8"/>
    <w:rsid w:val="00D34719"/>
    <w:rsid w:val="00D52299"/>
    <w:rsid w:val="00D5613E"/>
    <w:rsid w:val="00D65BE5"/>
    <w:rsid w:val="00D71074"/>
    <w:rsid w:val="00D710C9"/>
    <w:rsid w:val="00D7115D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1095D"/>
    <w:rsid w:val="00E21032"/>
    <w:rsid w:val="00E2615C"/>
    <w:rsid w:val="00E554F1"/>
    <w:rsid w:val="00E57579"/>
    <w:rsid w:val="00E61D09"/>
    <w:rsid w:val="00E63456"/>
    <w:rsid w:val="00E67A95"/>
    <w:rsid w:val="00E72FDC"/>
    <w:rsid w:val="00E81B79"/>
    <w:rsid w:val="00E84857"/>
    <w:rsid w:val="00E93CBB"/>
    <w:rsid w:val="00EA4B0A"/>
    <w:rsid w:val="00EC106A"/>
    <w:rsid w:val="00EC7EB4"/>
    <w:rsid w:val="00EE3481"/>
    <w:rsid w:val="00EF6CA5"/>
    <w:rsid w:val="00EF6D07"/>
    <w:rsid w:val="00EF783D"/>
    <w:rsid w:val="00F23F05"/>
    <w:rsid w:val="00F2537A"/>
    <w:rsid w:val="00F33316"/>
    <w:rsid w:val="00F52DCA"/>
    <w:rsid w:val="00F63080"/>
    <w:rsid w:val="00F67712"/>
    <w:rsid w:val="00F8423C"/>
    <w:rsid w:val="00F92545"/>
    <w:rsid w:val="00F95927"/>
    <w:rsid w:val="00FA46AF"/>
    <w:rsid w:val="00FA79F5"/>
    <w:rsid w:val="00FB4850"/>
    <w:rsid w:val="00FD142E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3</cp:revision>
  <cp:lastPrinted>2025-10-01T12:09:00Z</cp:lastPrinted>
  <dcterms:created xsi:type="dcterms:W3CDTF">2026-03-30T13:53:00Z</dcterms:created>
  <dcterms:modified xsi:type="dcterms:W3CDTF">2026-04-01T06:59:00Z</dcterms:modified>
</cp:coreProperties>
</file>